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Colchester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Colchester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Colchester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Colchester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Colchester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Colchester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Colchester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Colchester is estimated to be </w:t>
      </w:r>
      <w:r w:rsidRPr="00773DF7">
        <w:rPr>
          <w:rFonts w:ascii="Libre Franklin Light" w:eastAsia="Times New Roman" w:hAnsi="Libre Franklin Light" w:cs="Calibri Light"/>
          <w:b/>
          <w:bCs/>
          <w:color w:val="C45911" w:themeColor="accent2" w:themeShade="BF"/>
        </w:rPr>
        <w:t xml:space="preserve">£2,166,299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Colchester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Colchester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Colchester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Colchester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olche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Colchester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olche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Colchester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Colchester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olche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Colchester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Colchester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Colchester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Colchester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Colchester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Colchester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£2,166,299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Colchester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£35,285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£729,723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£52,275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£14,702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£26,954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£1,307,360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£2,166,299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Colchester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Colchester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Colchester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59.2%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Colchester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Colchester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Colchester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16.8%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Colchester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Colchester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59.2%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Colchester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BACC5E-A2EA-43A5-998C-29230C8F03D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